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F26A1" w14:textId="47271A97" w:rsidR="006E417A" w:rsidRPr="001C332D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3GPP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TSG SA </w:t>
      </w:r>
      <w:proofErr w:type="spellStart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WG</w:t>
      </w:r>
      <w:proofErr w:type="spellEnd"/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proofErr w:type="spellStart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62473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07F1A">
        <w:rPr>
          <w:rFonts w:ascii="Arial" w:eastAsia="MS Mincho" w:hAnsi="Arial" w:cs="Arial"/>
          <w:b/>
          <w:sz w:val="24"/>
          <w:szCs w:val="24"/>
          <w:lang w:eastAsia="ja-JP"/>
        </w:rPr>
        <w:t>405</w:t>
      </w:r>
    </w:p>
    <w:p w14:paraId="25E9B9B8" w14:textId="643F3359" w:rsidR="006E417A" w:rsidRPr="000D6532" w:rsidRDefault="006E417A" w:rsidP="006E417A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proofErr w:type="spellStart"/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</w:t>
      </w:r>
      <w:proofErr w:type="spellEnd"/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607F1A">
        <w:rPr>
          <w:rFonts w:ascii="Arial" w:eastAsia="MS Mincho" w:hAnsi="Arial" w:cs="Arial"/>
          <w:i/>
          <w:sz w:val="24"/>
          <w:szCs w:val="24"/>
          <w:lang w:eastAsia="ja-JP"/>
        </w:rPr>
        <w:t>2072</w:t>
      </w:r>
      <w:r w:rsidR="00AF1DB3">
        <w:rPr>
          <w:rFonts w:ascii="Arial" w:eastAsia="MS Mincho" w:hAnsi="Arial" w:cs="Arial"/>
          <w:i/>
          <w:sz w:val="24"/>
          <w:szCs w:val="24"/>
          <w:lang w:eastAsia="ja-JP"/>
        </w:rPr>
        <w:t>, 261</w:t>
      </w:r>
      <w:bookmarkStart w:id="0" w:name="_GoBack"/>
      <w:bookmarkEnd w:id="0"/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12868969" w14:textId="77777777" w:rsidR="006E417A" w:rsidRPr="000D6532" w:rsidRDefault="006E417A" w:rsidP="006E417A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E523226" w14:textId="1997393F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6F59B5">
        <w:rPr>
          <w:rFonts w:ascii="Arial" w:hAnsi="Arial" w:cs="Arial"/>
          <w:b/>
          <w:bCs/>
        </w:rPr>
        <w:t>Rapporteur (</w:t>
      </w:r>
      <w:r>
        <w:rPr>
          <w:rFonts w:ascii="Arial" w:hAnsi="Arial" w:cs="Arial"/>
          <w:b/>
          <w:bCs/>
        </w:rPr>
        <w:t>Samsung</w:t>
      </w:r>
      <w:r w:rsidR="006F59B5">
        <w:rPr>
          <w:rFonts w:ascii="Arial" w:hAnsi="Arial" w:cs="Arial"/>
          <w:b/>
          <w:bCs/>
        </w:rPr>
        <w:t>)</w:t>
      </w:r>
    </w:p>
    <w:p w14:paraId="425AADB4" w14:textId="5D97ECA7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 xml:space="preserve">22.156 </w:t>
      </w:r>
      <w:proofErr w:type="spellStart"/>
      <w:r w:rsidR="006F59B5">
        <w:rPr>
          <w:rFonts w:ascii="Arial" w:hAnsi="Arial" w:cs="Arial"/>
          <w:b/>
          <w:bCs/>
        </w:rPr>
        <w:t>Skeletion</w:t>
      </w:r>
      <w:proofErr w:type="spellEnd"/>
    </w:p>
    <w:p w14:paraId="2BC69A53" w14:textId="5A8A879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3GPP</w:t>
      </w:r>
      <w:proofErr w:type="spellEnd"/>
      <w:r>
        <w:rPr>
          <w:rFonts w:ascii="Arial" w:hAnsi="Arial" w:cs="Arial"/>
          <w:b/>
          <w:bCs/>
        </w:rPr>
        <w:t xml:space="preserve"> </w:t>
      </w:r>
      <w:proofErr w:type="spellStart"/>
      <w:r>
        <w:rPr>
          <w:rFonts w:ascii="Arial" w:hAnsi="Arial" w:cs="Arial"/>
          <w:b/>
          <w:bCs/>
        </w:rPr>
        <w:t>TS</w:t>
      </w:r>
      <w:proofErr w:type="spellEnd"/>
      <w:r>
        <w:rPr>
          <w:rFonts w:ascii="Arial" w:hAnsi="Arial" w:cs="Arial"/>
          <w:b/>
          <w:bCs/>
        </w:rPr>
        <w:t xml:space="preserve"> </w:t>
      </w:r>
      <w:r w:rsidR="00044A0C">
        <w:rPr>
          <w:rFonts w:ascii="Arial" w:hAnsi="Arial" w:cs="Arial"/>
          <w:b/>
          <w:bCs/>
        </w:rPr>
        <w:t>22.156</w:t>
      </w:r>
    </w:p>
    <w:p w14:paraId="7D1B2403" w14:textId="2E14C189" w:rsidR="006E417A" w:rsidRPr="00C524DD" w:rsidRDefault="00044A0C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7.3.2</w:t>
      </w:r>
      <w:r>
        <w:rPr>
          <w:rFonts w:ascii="Arial" w:hAnsi="Arial" w:cs="Arial"/>
          <w:b/>
          <w:bCs/>
        </w:rPr>
        <w:tab/>
        <w:t>(</w:t>
      </w:r>
      <w:proofErr w:type="spellStart"/>
      <w:r>
        <w:rPr>
          <w:rFonts w:ascii="Arial" w:hAnsi="Arial" w:cs="Arial"/>
          <w:b/>
          <w:bCs/>
        </w:rPr>
        <w:t>Metaverse</w:t>
      </w:r>
      <w:proofErr w:type="spellEnd"/>
      <w:r>
        <w:rPr>
          <w:rFonts w:ascii="Arial" w:hAnsi="Arial" w:cs="Arial"/>
          <w:b/>
          <w:bCs/>
        </w:rPr>
        <w:t>)</w:t>
      </w:r>
    </w:p>
    <w:p w14:paraId="15417A55" w14:textId="3A5606D2" w:rsidR="006E417A" w:rsidRDefault="006E417A" w:rsidP="006E417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F59B5">
        <w:rPr>
          <w:rFonts w:ascii="Arial" w:hAnsi="Arial" w:cs="Arial"/>
          <w:b/>
          <w:bCs/>
        </w:rPr>
        <w:t>Endorsement</w:t>
      </w:r>
    </w:p>
    <w:p w14:paraId="2A5F2C29" w14:textId="2EE371A8" w:rsidR="00044A0C" w:rsidRPr="002F7727" w:rsidRDefault="006E417A" w:rsidP="006E41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44A0C">
        <w:rPr>
          <w:rFonts w:ascii="Arial" w:hAnsi="Arial" w:cs="Arial"/>
          <w:b/>
          <w:bCs/>
        </w:rPr>
        <w:tab/>
      </w:r>
      <w:r w:rsidR="00044A0C" w:rsidRPr="002F7727">
        <w:rPr>
          <w:rFonts w:ascii="Arial" w:hAnsi="Arial" w:cs="Arial"/>
          <w:b/>
          <w:bCs/>
          <w:lang w:val="en-US"/>
        </w:rPr>
        <w:t>Erik Guttman &lt;</w:t>
      </w:r>
      <w:proofErr w:type="spellStart"/>
      <w:r w:rsidR="00044A0C" w:rsidRPr="002F7727">
        <w:rPr>
          <w:rFonts w:ascii="Arial" w:hAnsi="Arial" w:cs="Arial"/>
          <w:b/>
          <w:bCs/>
          <w:lang w:val="en-US"/>
        </w:rPr>
        <w:t>erik.guttman@samsung.com</w:t>
      </w:r>
      <w:proofErr w:type="spellEnd"/>
      <w:r w:rsidR="00044A0C" w:rsidRPr="002F7727">
        <w:rPr>
          <w:rFonts w:ascii="Arial" w:hAnsi="Arial" w:cs="Arial"/>
          <w:b/>
          <w:bCs/>
          <w:lang w:val="en-US"/>
        </w:rPr>
        <w:t>&gt;</w:t>
      </w:r>
    </w:p>
    <w:p w14:paraId="498F566B" w14:textId="77777777" w:rsidR="006E417A" w:rsidRPr="002F7727" w:rsidRDefault="006E417A" w:rsidP="006E417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1AF318C5" w14:textId="0B3E6FDA" w:rsidR="006E417A" w:rsidRPr="000D6532" w:rsidRDefault="006E417A" w:rsidP="006E417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6F59B5">
        <w:rPr>
          <w:rFonts w:ascii="Arial" w:eastAsia="Calibri" w:hAnsi="Arial" w:cs="Arial"/>
          <w:i/>
          <w:sz w:val="22"/>
          <w:szCs w:val="22"/>
        </w:rPr>
        <w:t>document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provides </w:t>
      </w:r>
      <w:r w:rsidR="004A043C">
        <w:rPr>
          <w:rFonts w:ascii="Arial" w:eastAsia="Calibri" w:hAnsi="Arial" w:cs="Arial"/>
          <w:i/>
          <w:sz w:val="22"/>
          <w:szCs w:val="22"/>
        </w:rPr>
        <w:t xml:space="preserve">a </w:t>
      </w:r>
      <w:proofErr w:type="spellStart"/>
      <w:r w:rsidR="006F59B5">
        <w:rPr>
          <w:rFonts w:ascii="Arial" w:eastAsia="Calibri" w:hAnsi="Arial" w:cs="Arial"/>
          <w:i/>
          <w:sz w:val="22"/>
          <w:szCs w:val="22"/>
        </w:rPr>
        <w:t>skeletion</w:t>
      </w:r>
      <w:proofErr w:type="spellEnd"/>
      <w:r w:rsidR="004A043C">
        <w:rPr>
          <w:rFonts w:ascii="Arial" w:eastAsia="Calibri" w:hAnsi="Arial" w:cs="Arial"/>
          <w:i/>
          <w:sz w:val="22"/>
          <w:szCs w:val="22"/>
        </w:rPr>
        <w:t xml:space="preserve"> for</w:t>
      </w:r>
      <w:r w:rsidR="00701E87" w:rsidRPr="00701E87">
        <w:rPr>
          <w:rFonts w:ascii="Arial" w:eastAsia="Calibri" w:hAnsi="Arial" w:cs="Arial"/>
          <w:i/>
          <w:sz w:val="22"/>
          <w:szCs w:val="22"/>
        </w:rPr>
        <w:t xml:space="preserve"> the new </w:t>
      </w:r>
      <w:proofErr w:type="spellStart"/>
      <w:r w:rsidR="00701E87" w:rsidRPr="00701E87">
        <w:rPr>
          <w:rFonts w:ascii="Arial" w:eastAsia="Calibri" w:hAnsi="Arial" w:cs="Arial"/>
          <w:i/>
          <w:sz w:val="22"/>
          <w:szCs w:val="22"/>
        </w:rPr>
        <w:t>TS</w:t>
      </w:r>
      <w:proofErr w:type="spellEnd"/>
      <w:r w:rsidR="00701E87" w:rsidRPr="00701E87">
        <w:rPr>
          <w:rFonts w:ascii="Arial" w:eastAsia="Calibri" w:hAnsi="Arial" w:cs="Arial"/>
          <w:i/>
          <w:sz w:val="22"/>
          <w:szCs w:val="22"/>
        </w:rPr>
        <w:t>.</w:t>
      </w:r>
    </w:p>
    <w:p w14:paraId="7B0A057F" w14:textId="77777777" w:rsidR="006E417A" w:rsidRPr="0009108F" w:rsidRDefault="006E417A" w:rsidP="006E417A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A81C15D" w14:textId="2D915032" w:rsidR="006E417A" w:rsidRPr="0009108F" w:rsidRDefault="00701E87" w:rsidP="006E417A">
      <w:pPr>
        <w:rPr>
          <w:noProof/>
        </w:rPr>
      </w:pPr>
      <w:r>
        <w:rPr>
          <w:noProof/>
        </w:rPr>
        <w:t xml:space="preserve">This </w:t>
      </w:r>
      <w:r w:rsidR="006F59B5">
        <w:rPr>
          <w:noProof/>
        </w:rPr>
        <w:t>document</w:t>
      </w:r>
      <w:r>
        <w:rPr>
          <w:noProof/>
        </w:rPr>
        <w:t xml:space="preserve"> provides </w:t>
      </w:r>
      <w:r w:rsidR="004A043C">
        <w:rPr>
          <w:noProof/>
        </w:rPr>
        <w:t xml:space="preserve">a </w:t>
      </w:r>
      <w:r w:rsidR="006F59B5">
        <w:rPr>
          <w:noProof/>
        </w:rPr>
        <w:t>skeleton</w:t>
      </w:r>
      <w:r w:rsidR="004A043C">
        <w:rPr>
          <w:noProof/>
        </w:rPr>
        <w:t xml:space="preserve"> for</w:t>
      </w:r>
      <w:r>
        <w:rPr>
          <w:noProof/>
        </w:rPr>
        <w:t xml:space="preserve"> the new TS.</w:t>
      </w:r>
    </w:p>
    <w:p w14:paraId="6EE3D9BC" w14:textId="77777777" w:rsidR="006E417A" w:rsidRPr="008A5E86" w:rsidRDefault="006E417A" w:rsidP="006E417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239DF9D" w14:textId="60D059BA" w:rsidR="00701E87" w:rsidRPr="00701E87" w:rsidRDefault="004A043C" w:rsidP="00701E87">
      <w:proofErr w:type="spellStart"/>
      <w:r>
        <w:t>TSs</w:t>
      </w:r>
      <w:proofErr w:type="spellEnd"/>
      <w:r>
        <w:t xml:space="preserve"> need a </w:t>
      </w:r>
      <w:r w:rsidR="006F59B5">
        <w:t>skeleton</w:t>
      </w:r>
      <w:r w:rsidR="00701E87">
        <w:t>.</w:t>
      </w:r>
    </w:p>
    <w:p w14:paraId="42199B74" w14:textId="66F7F9DF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6B6D9997" w14:textId="05AEF948" w:rsidR="006E417A" w:rsidRPr="0009108F" w:rsidRDefault="00701E87" w:rsidP="006E417A">
      <w:pPr>
        <w:rPr>
          <w:noProof/>
        </w:rPr>
      </w:pPr>
      <w:r>
        <w:rPr>
          <w:noProof/>
        </w:rPr>
        <w:t>None.</w:t>
      </w:r>
    </w:p>
    <w:p w14:paraId="66AA17A3" w14:textId="77777777" w:rsidR="006E417A" w:rsidRPr="0009108F" w:rsidRDefault="006E417A" w:rsidP="006E417A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2659A3B4" w14:textId="77756FEA" w:rsidR="006E417A" w:rsidRPr="008A5E86" w:rsidRDefault="006E417A" w:rsidP="006E417A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6F59B5">
        <w:rPr>
          <w:noProof/>
          <w:lang w:val="en-US"/>
        </w:rPr>
        <w:t>other document in the zip file, a skeleton</w:t>
      </w:r>
      <w:r w:rsidRPr="00D658A3">
        <w:rPr>
          <w:noProof/>
          <w:lang w:val="en-US"/>
        </w:rPr>
        <w:t xml:space="preserve"> 3GPP </w:t>
      </w:r>
      <w:r w:rsidR="004A043C">
        <w:rPr>
          <w:noProof/>
          <w:lang w:val="en-US"/>
        </w:rPr>
        <w:t>TS 22.156 version 0.0.0</w:t>
      </w:r>
      <w:r w:rsidR="006F59B5">
        <w:rPr>
          <w:noProof/>
          <w:lang w:val="en-US"/>
        </w:rPr>
        <w:t>.</w:t>
      </w:r>
    </w:p>
    <w:p w14:paraId="4A83FA7A" w14:textId="6E29B280" w:rsidR="00377AF0" w:rsidRPr="006F59B5" w:rsidRDefault="00377AF0" w:rsidP="006F59B5"/>
    <w:sectPr w:rsidR="00377AF0" w:rsidRPr="006F59B5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D8FDCC" w14:textId="77777777" w:rsidR="002A6003" w:rsidRDefault="002A6003">
      <w:r>
        <w:separator/>
      </w:r>
    </w:p>
  </w:endnote>
  <w:endnote w:type="continuationSeparator" w:id="0">
    <w:p w14:paraId="5B67E446" w14:textId="77777777" w:rsidR="002A6003" w:rsidRDefault="002A6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1828F" w14:textId="77777777" w:rsidR="002A6003" w:rsidRDefault="002A6003">
      <w:r>
        <w:separator/>
      </w:r>
    </w:p>
  </w:footnote>
  <w:footnote w:type="continuationSeparator" w:id="0">
    <w:p w14:paraId="3DA9D6F9" w14:textId="77777777" w:rsidR="002A6003" w:rsidRDefault="002A6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355D9" w:rsidRDefault="005355D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1813"/>
    <w:multiLevelType w:val="hybridMultilevel"/>
    <w:tmpl w:val="755603EA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A07E3"/>
    <w:multiLevelType w:val="hybridMultilevel"/>
    <w:tmpl w:val="56EAD87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A41C4"/>
    <w:multiLevelType w:val="hybridMultilevel"/>
    <w:tmpl w:val="9C8C2884"/>
    <w:lvl w:ilvl="0" w:tplc="61A8E96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3DE6D5F"/>
    <w:multiLevelType w:val="hybridMultilevel"/>
    <w:tmpl w:val="2A846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633B4"/>
    <w:multiLevelType w:val="hybridMultilevel"/>
    <w:tmpl w:val="6492A88C"/>
    <w:lvl w:ilvl="0" w:tplc="61A8E9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9611DF"/>
    <w:multiLevelType w:val="hybridMultilevel"/>
    <w:tmpl w:val="31747BF6"/>
    <w:lvl w:ilvl="0" w:tplc="EE18C27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B926E53"/>
    <w:multiLevelType w:val="hybridMultilevel"/>
    <w:tmpl w:val="692C47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42"/>
    <w:rsid w:val="000060FC"/>
    <w:rsid w:val="00011949"/>
    <w:rsid w:val="00016795"/>
    <w:rsid w:val="00020EF8"/>
    <w:rsid w:val="00021BA7"/>
    <w:rsid w:val="00022E4A"/>
    <w:rsid w:val="0003644B"/>
    <w:rsid w:val="00036EE5"/>
    <w:rsid w:val="00044A0C"/>
    <w:rsid w:val="00046DD4"/>
    <w:rsid w:val="00060DCF"/>
    <w:rsid w:val="00075C64"/>
    <w:rsid w:val="000813F8"/>
    <w:rsid w:val="000A019E"/>
    <w:rsid w:val="000A6394"/>
    <w:rsid w:val="000B7FED"/>
    <w:rsid w:val="000C038A"/>
    <w:rsid w:val="000C395B"/>
    <w:rsid w:val="000C509E"/>
    <w:rsid w:val="000C6598"/>
    <w:rsid w:val="000C7697"/>
    <w:rsid w:val="000C76CA"/>
    <w:rsid w:val="000D24E4"/>
    <w:rsid w:val="000D44B3"/>
    <w:rsid w:val="000D55AF"/>
    <w:rsid w:val="000E1804"/>
    <w:rsid w:val="000F7B9A"/>
    <w:rsid w:val="001026C2"/>
    <w:rsid w:val="00110F83"/>
    <w:rsid w:val="00112FEC"/>
    <w:rsid w:val="00145D43"/>
    <w:rsid w:val="00157BFA"/>
    <w:rsid w:val="00192811"/>
    <w:rsid w:val="00192C46"/>
    <w:rsid w:val="001A08B3"/>
    <w:rsid w:val="001A1CBF"/>
    <w:rsid w:val="001A4BFD"/>
    <w:rsid w:val="001A7B60"/>
    <w:rsid w:val="001B52F0"/>
    <w:rsid w:val="001B5CF4"/>
    <w:rsid w:val="001B7A65"/>
    <w:rsid w:val="001C2256"/>
    <w:rsid w:val="001C5AD7"/>
    <w:rsid w:val="001D54C7"/>
    <w:rsid w:val="001E41F3"/>
    <w:rsid w:val="001F46D1"/>
    <w:rsid w:val="0021024D"/>
    <w:rsid w:val="00250E1E"/>
    <w:rsid w:val="0025165F"/>
    <w:rsid w:val="0025184D"/>
    <w:rsid w:val="00253357"/>
    <w:rsid w:val="00256DC8"/>
    <w:rsid w:val="0026004D"/>
    <w:rsid w:val="00263B5A"/>
    <w:rsid w:val="002640DD"/>
    <w:rsid w:val="00271A72"/>
    <w:rsid w:val="00275D12"/>
    <w:rsid w:val="00284FEB"/>
    <w:rsid w:val="002860C4"/>
    <w:rsid w:val="00292EBE"/>
    <w:rsid w:val="002944FB"/>
    <w:rsid w:val="002952E3"/>
    <w:rsid w:val="002A6003"/>
    <w:rsid w:val="002B5741"/>
    <w:rsid w:val="002C4521"/>
    <w:rsid w:val="002C484D"/>
    <w:rsid w:val="002E45BF"/>
    <w:rsid w:val="002E472E"/>
    <w:rsid w:val="002E7E26"/>
    <w:rsid w:val="002F7727"/>
    <w:rsid w:val="00305409"/>
    <w:rsid w:val="00306E90"/>
    <w:rsid w:val="00307095"/>
    <w:rsid w:val="003206F4"/>
    <w:rsid w:val="00325A5F"/>
    <w:rsid w:val="00326699"/>
    <w:rsid w:val="003323B7"/>
    <w:rsid w:val="00335B8F"/>
    <w:rsid w:val="00342F08"/>
    <w:rsid w:val="003518C7"/>
    <w:rsid w:val="00354775"/>
    <w:rsid w:val="00360254"/>
    <w:rsid w:val="003609EF"/>
    <w:rsid w:val="0036231A"/>
    <w:rsid w:val="003711FD"/>
    <w:rsid w:val="00374DD4"/>
    <w:rsid w:val="00377AF0"/>
    <w:rsid w:val="00383958"/>
    <w:rsid w:val="00384DB8"/>
    <w:rsid w:val="003877B6"/>
    <w:rsid w:val="0039312B"/>
    <w:rsid w:val="003A50EA"/>
    <w:rsid w:val="003B1BA7"/>
    <w:rsid w:val="003C748C"/>
    <w:rsid w:val="003D7FCA"/>
    <w:rsid w:val="003E1A36"/>
    <w:rsid w:val="003E41A2"/>
    <w:rsid w:val="003F271F"/>
    <w:rsid w:val="003F36C0"/>
    <w:rsid w:val="004060BC"/>
    <w:rsid w:val="00410371"/>
    <w:rsid w:val="0041143E"/>
    <w:rsid w:val="00421030"/>
    <w:rsid w:val="004220BC"/>
    <w:rsid w:val="004242F1"/>
    <w:rsid w:val="0043530D"/>
    <w:rsid w:val="00436D72"/>
    <w:rsid w:val="00451837"/>
    <w:rsid w:val="0045529C"/>
    <w:rsid w:val="00484F5F"/>
    <w:rsid w:val="004A043C"/>
    <w:rsid w:val="004B75B7"/>
    <w:rsid w:val="004D2AEE"/>
    <w:rsid w:val="005141D9"/>
    <w:rsid w:val="0051580D"/>
    <w:rsid w:val="0052189F"/>
    <w:rsid w:val="0052355C"/>
    <w:rsid w:val="005355D9"/>
    <w:rsid w:val="00540AFC"/>
    <w:rsid w:val="00547111"/>
    <w:rsid w:val="00565810"/>
    <w:rsid w:val="00581B59"/>
    <w:rsid w:val="00592D74"/>
    <w:rsid w:val="005B7324"/>
    <w:rsid w:val="005C0E0C"/>
    <w:rsid w:val="005D6DBB"/>
    <w:rsid w:val="005E2C44"/>
    <w:rsid w:val="005E2D4E"/>
    <w:rsid w:val="005E7427"/>
    <w:rsid w:val="005F2303"/>
    <w:rsid w:val="00604F70"/>
    <w:rsid w:val="00604FD4"/>
    <w:rsid w:val="00607F1A"/>
    <w:rsid w:val="00610079"/>
    <w:rsid w:val="0061349E"/>
    <w:rsid w:val="00615A7F"/>
    <w:rsid w:val="00621188"/>
    <w:rsid w:val="00621F20"/>
    <w:rsid w:val="0062473E"/>
    <w:rsid w:val="006257ED"/>
    <w:rsid w:val="00627F22"/>
    <w:rsid w:val="00653DE4"/>
    <w:rsid w:val="00665C47"/>
    <w:rsid w:val="00676A0D"/>
    <w:rsid w:val="00676D34"/>
    <w:rsid w:val="00682E8B"/>
    <w:rsid w:val="00690F8C"/>
    <w:rsid w:val="00695808"/>
    <w:rsid w:val="006A2F0C"/>
    <w:rsid w:val="006A59E4"/>
    <w:rsid w:val="006A760B"/>
    <w:rsid w:val="006B1938"/>
    <w:rsid w:val="006B2372"/>
    <w:rsid w:val="006B46FB"/>
    <w:rsid w:val="006B6FC4"/>
    <w:rsid w:val="006D15BC"/>
    <w:rsid w:val="006E21FB"/>
    <w:rsid w:val="006E417A"/>
    <w:rsid w:val="006E6841"/>
    <w:rsid w:val="006F177D"/>
    <w:rsid w:val="006F4BC7"/>
    <w:rsid w:val="006F59B5"/>
    <w:rsid w:val="0070196E"/>
    <w:rsid w:val="00701E87"/>
    <w:rsid w:val="00714244"/>
    <w:rsid w:val="00730225"/>
    <w:rsid w:val="007354DC"/>
    <w:rsid w:val="00745DC9"/>
    <w:rsid w:val="00751A7F"/>
    <w:rsid w:val="007869B2"/>
    <w:rsid w:val="00792342"/>
    <w:rsid w:val="007977A8"/>
    <w:rsid w:val="007A425A"/>
    <w:rsid w:val="007B512A"/>
    <w:rsid w:val="007C2097"/>
    <w:rsid w:val="007C40FD"/>
    <w:rsid w:val="007D6A07"/>
    <w:rsid w:val="007E100E"/>
    <w:rsid w:val="007E1C26"/>
    <w:rsid w:val="007E4094"/>
    <w:rsid w:val="007E754C"/>
    <w:rsid w:val="007F0040"/>
    <w:rsid w:val="007F0BFE"/>
    <w:rsid w:val="007F7259"/>
    <w:rsid w:val="008040A8"/>
    <w:rsid w:val="0081661B"/>
    <w:rsid w:val="008279FA"/>
    <w:rsid w:val="00831A9A"/>
    <w:rsid w:val="00836B22"/>
    <w:rsid w:val="00840039"/>
    <w:rsid w:val="008405E7"/>
    <w:rsid w:val="0084784B"/>
    <w:rsid w:val="008521A3"/>
    <w:rsid w:val="008626E7"/>
    <w:rsid w:val="00870EE7"/>
    <w:rsid w:val="008806AB"/>
    <w:rsid w:val="00880BEC"/>
    <w:rsid w:val="00880C42"/>
    <w:rsid w:val="008863B9"/>
    <w:rsid w:val="008A45A6"/>
    <w:rsid w:val="008A45EA"/>
    <w:rsid w:val="008A52A6"/>
    <w:rsid w:val="008A65CA"/>
    <w:rsid w:val="008B6995"/>
    <w:rsid w:val="008C0261"/>
    <w:rsid w:val="008D3CCC"/>
    <w:rsid w:val="008E39BB"/>
    <w:rsid w:val="008F36CF"/>
    <w:rsid w:val="008F3789"/>
    <w:rsid w:val="008F54AB"/>
    <w:rsid w:val="008F686C"/>
    <w:rsid w:val="008F75C6"/>
    <w:rsid w:val="00910556"/>
    <w:rsid w:val="009148DE"/>
    <w:rsid w:val="00922BC7"/>
    <w:rsid w:val="009247B6"/>
    <w:rsid w:val="00925F9B"/>
    <w:rsid w:val="009363F3"/>
    <w:rsid w:val="00941E30"/>
    <w:rsid w:val="00947A0C"/>
    <w:rsid w:val="00970CAC"/>
    <w:rsid w:val="009777D9"/>
    <w:rsid w:val="00983D77"/>
    <w:rsid w:val="00991B88"/>
    <w:rsid w:val="00995A7A"/>
    <w:rsid w:val="009A20CD"/>
    <w:rsid w:val="009A3CC6"/>
    <w:rsid w:val="009A5753"/>
    <w:rsid w:val="009A579D"/>
    <w:rsid w:val="009B217B"/>
    <w:rsid w:val="009B3AC9"/>
    <w:rsid w:val="009D083E"/>
    <w:rsid w:val="009E3297"/>
    <w:rsid w:val="009F734F"/>
    <w:rsid w:val="00A129EE"/>
    <w:rsid w:val="00A246B6"/>
    <w:rsid w:val="00A466D4"/>
    <w:rsid w:val="00A47E70"/>
    <w:rsid w:val="00A50CF0"/>
    <w:rsid w:val="00A55C7D"/>
    <w:rsid w:val="00A70343"/>
    <w:rsid w:val="00A7671C"/>
    <w:rsid w:val="00A81432"/>
    <w:rsid w:val="00A90FDF"/>
    <w:rsid w:val="00A9182B"/>
    <w:rsid w:val="00A944CC"/>
    <w:rsid w:val="00AA2CBC"/>
    <w:rsid w:val="00AA45ED"/>
    <w:rsid w:val="00AB35A8"/>
    <w:rsid w:val="00AB39D4"/>
    <w:rsid w:val="00AC0B8F"/>
    <w:rsid w:val="00AC4407"/>
    <w:rsid w:val="00AC5820"/>
    <w:rsid w:val="00AC5A92"/>
    <w:rsid w:val="00AD1CD8"/>
    <w:rsid w:val="00AF0624"/>
    <w:rsid w:val="00AF1DB3"/>
    <w:rsid w:val="00AF6A81"/>
    <w:rsid w:val="00B0028A"/>
    <w:rsid w:val="00B0181F"/>
    <w:rsid w:val="00B06161"/>
    <w:rsid w:val="00B10B5B"/>
    <w:rsid w:val="00B17F13"/>
    <w:rsid w:val="00B2135D"/>
    <w:rsid w:val="00B258BB"/>
    <w:rsid w:val="00B27896"/>
    <w:rsid w:val="00B40B5F"/>
    <w:rsid w:val="00B41B1C"/>
    <w:rsid w:val="00B63987"/>
    <w:rsid w:val="00B66918"/>
    <w:rsid w:val="00B67B97"/>
    <w:rsid w:val="00B86311"/>
    <w:rsid w:val="00B968C8"/>
    <w:rsid w:val="00B96E02"/>
    <w:rsid w:val="00BA3E92"/>
    <w:rsid w:val="00BA3EC5"/>
    <w:rsid w:val="00BA41B6"/>
    <w:rsid w:val="00BA51D9"/>
    <w:rsid w:val="00BB0509"/>
    <w:rsid w:val="00BB415E"/>
    <w:rsid w:val="00BB5DFC"/>
    <w:rsid w:val="00BD279D"/>
    <w:rsid w:val="00BD6BB8"/>
    <w:rsid w:val="00BE06A2"/>
    <w:rsid w:val="00BE31CB"/>
    <w:rsid w:val="00C0641B"/>
    <w:rsid w:val="00C12072"/>
    <w:rsid w:val="00C125D9"/>
    <w:rsid w:val="00C12696"/>
    <w:rsid w:val="00C13C3D"/>
    <w:rsid w:val="00C143E9"/>
    <w:rsid w:val="00C170FB"/>
    <w:rsid w:val="00C17E8C"/>
    <w:rsid w:val="00C20894"/>
    <w:rsid w:val="00C21E60"/>
    <w:rsid w:val="00C233FF"/>
    <w:rsid w:val="00C27E04"/>
    <w:rsid w:val="00C36603"/>
    <w:rsid w:val="00C52446"/>
    <w:rsid w:val="00C66BA2"/>
    <w:rsid w:val="00C71F10"/>
    <w:rsid w:val="00C74CDD"/>
    <w:rsid w:val="00C870F6"/>
    <w:rsid w:val="00C95985"/>
    <w:rsid w:val="00CA4908"/>
    <w:rsid w:val="00CC0022"/>
    <w:rsid w:val="00CC2B8F"/>
    <w:rsid w:val="00CC5026"/>
    <w:rsid w:val="00CC68D0"/>
    <w:rsid w:val="00CD05FF"/>
    <w:rsid w:val="00CD1E0E"/>
    <w:rsid w:val="00CD6906"/>
    <w:rsid w:val="00CF3AE6"/>
    <w:rsid w:val="00D03F9A"/>
    <w:rsid w:val="00D06D51"/>
    <w:rsid w:val="00D1070B"/>
    <w:rsid w:val="00D24991"/>
    <w:rsid w:val="00D33431"/>
    <w:rsid w:val="00D42E4B"/>
    <w:rsid w:val="00D46B5E"/>
    <w:rsid w:val="00D50255"/>
    <w:rsid w:val="00D57A07"/>
    <w:rsid w:val="00D66520"/>
    <w:rsid w:val="00D743D8"/>
    <w:rsid w:val="00D84AE9"/>
    <w:rsid w:val="00D864D1"/>
    <w:rsid w:val="00DA3E1A"/>
    <w:rsid w:val="00DC0A9F"/>
    <w:rsid w:val="00DC2044"/>
    <w:rsid w:val="00DC61A5"/>
    <w:rsid w:val="00DE34CF"/>
    <w:rsid w:val="00DF26B2"/>
    <w:rsid w:val="00DF2E99"/>
    <w:rsid w:val="00E03280"/>
    <w:rsid w:val="00E07D5C"/>
    <w:rsid w:val="00E13F3D"/>
    <w:rsid w:val="00E21C01"/>
    <w:rsid w:val="00E2486D"/>
    <w:rsid w:val="00E34898"/>
    <w:rsid w:val="00E42200"/>
    <w:rsid w:val="00E44953"/>
    <w:rsid w:val="00E66047"/>
    <w:rsid w:val="00EA18F1"/>
    <w:rsid w:val="00EA5611"/>
    <w:rsid w:val="00EB0392"/>
    <w:rsid w:val="00EB09B7"/>
    <w:rsid w:val="00EB3FBC"/>
    <w:rsid w:val="00EB4629"/>
    <w:rsid w:val="00EC4A43"/>
    <w:rsid w:val="00EC5E7C"/>
    <w:rsid w:val="00EE2435"/>
    <w:rsid w:val="00EE7D7C"/>
    <w:rsid w:val="00EF2E77"/>
    <w:rsid w:val="00EF73E4"/>
    <w:rsid w:val="00F2196C"/>
    <w:rsid w:val="00F25D98"/>
    <w:rsid w:val="00F300FB"/>
    <w:rsid w:val="00F51B94"/>
    <w:rsid w:val="00F650C3"/>
    <w:rsid w:val="00F762DC"/>
    <w:rsid w:val="00F82A4B"/>
    <w:rsid w:val="00F9403F"/>
    <w:rsid w:val="00FB2A8D"/>
    <w:rsid w:val="00FB6386"/>
    <w:rsid w:val="00FD019D"/>
    <w:rsid w:val="00FE1B1C"/>
    <w:rsid w:val="00FE2755"/>
    <w:rsid w:val="00FE3763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019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196E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70196E"/>
    <w:rPr>
      <w:rFonts w:ascii="Courier New" w:eastAsia="SimSun" w:hAnsi="Courier New"/>
      <w:lang w:val="nb-NO" w:eastAsia="en-GB"/>
    </w:rPr>
  </w:style>
  <w:style w:type="character" w:customStyle="1" w:styleId="NOChar">
    <w:name w:val="NO Char"/>
    <w:link w:val="NO"/>
    <w:qFormat/>
    <w:rsid w:val="007019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196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F54AB"/>
    <w:rPr>
      <w:rFonts w:ascii="Times New Roman" w:hAnsi="Times New Roman"/>
      <w:lang w:val="en-GB" w:eastAsia="en-US"/>
    </w:rPr>
  </w:style>
  <w:style w:type="character" w:customStyle="1" w:styleId="cf01">
    <w:name w:val="cf01"/>
    <w:basedOn w:val="DefaultParagraphFont"/>
    <w:rsid w:val="00C12072"/>
    <w:rPr>
      <w:rFonts w:ascii="Segoe UI" w:hAnsi="Segoe UI" w:cs="Segoe UI" w:hint="default"/>
      <w:sz w:val="18"/>
      <w:szCs w:val="18"/>
    </w:rPr>
  </w:style>
  <w:style w:type="paragraph" w:styleId="ListParagraph">
    <w:name w:val="List Paragraph"/>
    <w:basedOn w:val="Normal"/>
    <w:uiPriority w:val="34"/>
    <w:qFormat/>
    <w:rsid w:val="00307095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366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11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B8F60-64A4-43E3-8E0A-505CB20EA5A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&gt;Samsung&lt;</cp:lastModifiedBy>
  <cp:revision>2</cp:revision>
  <cp:lastPrinted>1899-12-31T23:00:00Z</cp:lastPrinted>
  <dcterms:created xsi:type="dcterms:W3CDTF">2023-08-23T08:04:00Z</dcterms:created>
  <dcterms:modified xsi:type="dcterms:W3CDTF">2023-08-23T08:04:00Z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